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2DA" w:rsidRDefault="002732DA" w:rsidP="002732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TRYKYLL</w:t>
      </w:r>
      <w:r>
        <w:rPr>
          <w:rFonts w:ascii="Times New Roman" w:hAnsi="Times New Roman" w:cs="Times New Roman"/>
        </w:rPr>
        <w:t xml:space="preserve">      (fl.1484)</w:t>
      </w:r>
    </w:p>
    <w:p w:rsidR="002732DA" w:rsidRDefault="002732DA" w:rsidP="002732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Grocer.</w:t>
      </w:r>
    </w:p>
    <w:p w:rsidR="002732DA" w:rsidRDefault="002732DA" w:rsidP="002732DA">
      <w:pPr>
        <w:rPr>
          <w:rFonts w:ascii="Times New Roman" w:hAnsi="Times New Roman" w:cs="Times New Roman"/>
        </w:rPr>
      </w:pPr>
    </w:p>
    <w:p w:rsidR="002732DA" w:rsidRDefault="002732DA" w:rsidP="002732DA">
      <w:pPr>
        <w:rPr>
          <w:rFonts w:ascii="Times New Roman" w:hAnsi="Times New Roman" w:cs="Times New Roman"/>
        </w:rPr>
      </w:pPr>
    </w:p>
    <w:p w:rsidR="002732DA" w:rsidRPr="003639F6" w:rsidRDefault="002732DA" w:rsidP="002732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Joan Brocas(q.v.) brought a plaint of debt against him, Robert</w:t>
      </w:r>
    </w:p>
    <w:p w:rsidR="002732DA" w:rsidRDefault="002732DA" w:rsidP="002732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Bangill, grocer(q.v.), and Thomas Hunton, clerk, all of London.</w:t>
      </w:r>
    </w:p>
    <w:p w:rsidR="002732DA" w:rsidRDefault="002732DA" w:rsidP="002732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  )</w:t>
      </w:r>
    </w:p>
    <w:p w:rsidR="002732DA" w:rsidRDefault="002732DA" w:rsidP="002732DA">
      <w:pPr>
        <w:rPr>
          <w:rFonts w:ascii="Times New Roman" w:hAnsi="Times New Roman" w:cs="Times New Roman"/>
        </w:rPr>
      </w:pPr>
    </w:p>
    <w:p w:rsidR="002732DA" w:rsidRDefault="002732DA" w:rsidP="002732DA">
      <w:pPr>
        <w:rPr>
          <w:rFonts w:ascii="Times New Roman" w:hAnsi="Times New Roman" w:cs="Times New Roman"/>
        </w:rPr>
      </w:pPr>
    </w:p>
    <w:p w:rsidR="002732DA" w:rsidRDefault="002732DA" w:rsidP="002732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April 2017</w:t>
      </w:r>
    </w:p>
    <w:p w:rsidR="006B2F86" w:rsidRPr="00E71FC3" w:rsidRDefault="002732DA" w:rsidP="002732DA">
      <w:pPr>
        <w:pStyle w:val="NoSpacing"/>
        <w:ind w:left="720" w:hanging="720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32DA" w:rsidRDefault="002732DA" w:rsidP="00E71FC3">
      <w:r>
        <w:separator/>
      </w:r>
    </w:p>
  </w:endnote>
  <w:endnote w:type="continuationSeparator" w:id="0">
    <w:p w:rsidR="002732DA" w:rsidRDefault="002732D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32DA" w:rsidRDefault="002732DA" w:rsidP="00E71FC3">
      <w:r>
        <w:separator/>
      </w:r>
    </w:p>
  </w:footnote>
  <w:footnote w:type="continuationSeparator" w:id="0">
    <w:p w:rsidR="002732DA" w:rsidRDefault="002732D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2DA"/>
    <w:rsid w:val="001A7C09"/>
    <w:rsid w:val="002732D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A7640B"/>
  <w15:chartTrackingRefBased/>
  <w15:docId w15:val="{99248CDE-E3A9-481E-AFC2-08C743E64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732D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2017-04-16T19:43:00Z</dcterms:created>
  <dcterms:modified xsi:type="dcterms:W3CDTF">2017-04-16T19:44:00Z</dcterms:modified>
</cp:coreProperties>
</file>